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D29D1" w14:textId="77777777" w:rsidR="004D1819" w:rsidRDefault="004D1819" w:rsidP="004D18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BELLE (</w:t>
      </w:r>
      <w:proofErr w:type="gramStart"/>
      <w:r>
        <w:rPr>
          <w:rFonts w:cs="Times New Roman"/>
          <w:szCs w:val="24"/>
          <w:u w:val="single"/>
        </w:rPr>
        <w:t>BELL)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(fl.1422/3)</w:t>
      </w:r>
    </w:p>
    <w:p w14:paraId="106A2A2B" w14:textId="77777777" w:rsidR="004D1819" w:rsidRDefault="004D1819" w:rsidP="004D18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53E07508" w14:textId="77777777" w:rsidR="004D1819" w:rsidRDefault="004D1819" w:rsidP="004D1819">
      <w:pPr>
        <w:pStyle w:val="NoSpacing"/>
        <w:rPr>
          <w:rFonts w:cs="Times New Roman"/>
          <w:szCs w:val="24"/>
        </w:rPr>
      </w:pPr>
    </w:p>
    <w:p w14:paraId="64F6A3B3" w14:textId="77777777" w:rsidR="004D1819" w:rsidRDefault="004D1819" w:rsidP="004D1819">
      <w:pPr>
        <w:pStyle w:val="NoSpacing"/>
        <w:rPr>
          <w:rFonts w:cs="Times New Roman"/>
          <w:szCs w:val="24"/>
        </w:rPr>
      </w:pPr>
    </w:p>
    <w:p w14:paraId="64F2E42A" w14:textId="77777777" w:rsidR="004D1819" w:rsidRDefault="004D1819" w:rsidP="004D18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1422-3</w:t>
      </w:r>
      <w:r>
        <w:rPr>
          <w:rFonts w:cs="Times New Roman"/>
          <w:szCs w:val="24"/>
        </w:rPr>
        <w:tab/>
        <w:t>He became a Fellow.</w:t>
      </w:r>
    </w:p>
    <w:p w14:paraId="55280CCD" w14:textId="77777777" w:rsidR="004D1819" w:rsidRDefault="004D1819" w:rsidP="004D18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7C8003BD" w14:textId="77777777" w:rsidR="004D1819" w:rsidRDefault="004D1819" w:rsidP="004D181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561C5FBF" w14:textId="77777777" w:rsidR="004D1819" w:rsidRDefault="004D1819" w:rsidP="004D1819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p.231)</w:t>
      </w:r>
    </w:p>
    <w:p w14:paraId="1992066B" w14:textId="77777777" w:rsidR="004D1819" w:rsidRDefault="004D1819" w:rsidP="004D1819">
      <w:pPr>
        <w:pStyle w:val="NoSpacing"/>
        <w:rPr>
          <w:rFonts w:cs="Times New Roman"/>
          <w:szCs w:val="24"/>
        </w:rPr>
      </w:pPr>
    </w:p>
    <w:p w14:paraId="120CFD28" w14:textId="77777777" w:rsidR="004D1819" w:rsidRDefault="004D1819" w:rsidP="004D1819">
      <w:pPr>
        <w:pStyle w:val="NoSpacing"/>
        <w:rPr>
          <w:rFonts w:cs="Times New Roman"/>
          <w:szCs w:val="24"/>
        </w:rPr>
      </w:pPr>
    </w:p>
    <w:p w14:paraId="1758A98C" w14:textId="77777777" w:rsidR="004D1819" w:rsidRDefault="004D1819" w:rsidP="004D18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January 2025</w:t>
      </w:r>
    </w:p>
    <w:p w14:paraId="688B3E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7A645" w14:textId="77777777" w:rsidR="004D1819" w:rsidRDefault="004D1819" w:rsidP="009139A6">
      <w:r>
        <w:separator/>
      </w:r>
    </w:p>
  </w:endnote>
  <w:endnote w:type="continuationSeparator" w:id="0">
    <w:p w14:paraId="7B10D53A" w14:textId="77777777" w:rsidR="004D1819" w:rsidRDefault="004D18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E25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34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AE9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6FE08" w14:textId="77777777" w:rsidR="004D1819" w:rsidRDefault="004D1819" w:rsidP="009139A6">
      <w:r>
        <w:separator/>
      </w:r>
    </w:p>
  </w:footnote>
  <w:footnote w:type="continuationSeparator" w:id="0">
    <w:p w14:paraId="57817F57" w14:textId="77777777" w:rsidR="004D1819" w:rsidRDefault="004D18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40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D2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507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819"/>
    <w:rsid w:val="000666E0"/>
    <w:rsid w:val="002510B7"/>
    <w:rsid w:val="00270799"/>
    <w:rsid w:val="004D181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63F2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BB2F3"/>
  <w15:chartTrackingRefBased/>
  <w15:docId w15:val="{A339EB6B-C03F-43CC-9607-F3B97044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2025-01-10T21:10:00Z</dcterms:created>
  <dcterms:modified xsi:type="dcterms:W3CDTF">2025-01-10T21:11:00Z</dcterms:modified>
</cp:coreProperties>
</file>